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01C" w:rsidRPr="00DB6B63" w:rsidRDefault="0026101C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251658240;visibility:visible">
            <v:imagedata r:id="rId7" o:title="" gain="69719f"/>
            <w10:wrap type="square"/>
          </v:shape>
        </w:pict>
      </w: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6101C" w:rsidRPr="00D733A7" w:rsidRDefault="0026101C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9264" o:connectortype="straight"/>
        </w:pic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26101C" w:rsidRPr="00D733A7" w:rsidRDefault="0026101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26101C" w:rsidRPr="00D733A7" w:rsidRDefault="0026101C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26101C" w:rsidRPr="008830F4" w:rsidRDefault="0026101C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6101C" w:rsidRPr="00D733A7" w:rsidRDefault="0026101C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26101C" w:rsidRPr="00A736B2" w:rsidRDefault="0026101C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26101C" w:rsidRPr="0091071D" w:rsidRDefault="0026101C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236</w:t>
      </w:r>
    </w:p>
    <w:p w:rsidR="0026101C" w:rsidRPr="0091071D" w:rsidRDefault="0026101C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26101C" w:rsidRDefault="0026101C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6101C" w:rsidRPr="004E0FD6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чл. 75а, ал.1, т.2, във вр. с чл. 72а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, ал. 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Pr="0091071D">
        <w:rPr>
          <w:rFonts w:ascii="Times New Roman" w:hAnsi="Times New Roman"/>
          <w:sz w:val="24"/>
          <w:szCs w:val="24"/>
          <w:lang w:val="bg-BG"/>
        </w:rPr>
        <w:t xml:space="preserve">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4968/21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.09.2021г.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198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Горно Озирово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16866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26101C" w:rsidRDefault="0026101C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26101C" w:rsidRPr="00380184" w:rsidRDefault="0026101C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6101C" w:rsidRPr="00380184" w:rsidRDefault="0026101C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C5349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Горно Озирово,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16866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26101C" w:rsidRPr="009B4FA8" w:rsidRDefault="0026101C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2021/2022г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26101C" w:rsidRPr="0002000E" w:rsidRDefault="0026101C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26101C" w:rsidRPr="0095208B" w:rsidRDefault="0026101C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26101C" w:rsidRPr="0002000E" w:rsidRDefault="0026101C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26101C" w:rsidRPr="00A736B2" w:rsidRDefault="0026101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26101C" w:rsidRPr="00A736B2" w:rsidRDefault="0026101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26101C" w:rsidRPr="00A736B2" w:rsidRDefault="0026101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26101C" w:rsidRPr="00A736B2" w:rsidRDefault="0026101C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26101C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26101C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Горно Озирово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26101C" w:rsidRPr="00A736B2" w:rsidRDefault="0026101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26101C" w:rsidRPr="00D733A7" w:rsidRDefault="0026101C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26101C" w:rsidRPr="00C91B82" w:rsidRDefault="0026101C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Pr="00C91B82">
        <w:rPr>
          <w:rFonts w:ascii="Times New Roman" w:hAnsi="Times New Roman"/>
          <w:b/>
          <w:caps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26101C" w:rsidRDefault="0026101C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26101C" w:rsidRDefault="0026101C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26101C" w:rsidRPr="0095208B" w:rsidRDefault="0026101C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СС/</w:t>
      </w:r>
      <w:r>
        <w:rPr>
          <w:rFonts w:ascii="Times New Roman" w:hAnsi="Times New Roman"/>
          <w:sz w:val="22"/>
          <w:szCs w:val="22"/>
          <w:lang w:val="bg-BG"/>
        </w:rPr>
        <w:t>/</w:t>
      </w:r>
      <w:r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Pr="00DB6B63">
        <w:rPr>
          <w:rFonts w:ascii="Times New Roman" w:hAnsi="Times New Roman"/>
          <w:sz w:val="24"/>
          <w:szCs w:val="24"/>
          <w:lang w:val="ru-RU"/>
        </w:rPr>
        <w:tab/>
      </w:r>
    </w:p>
    <w:sectPr w:rsidR="0026101C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01C" w:rsidRDefault="0026101C">
      <w:r>
        <w:separator/>
      </w:r>
    </w:p>
  </w:endnote>
  <w:endnote w:type="continuationSeparator" w:id="0">
    <w:p w:rsidR="0026101C" w:rsidRDefault="00261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1C" w:rsidRDefault="0026101C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26101C" w:rsidRPr="002426C1" w:rsidRDefault="0026101C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1C" w:rsidRDefault="0026101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6101C" w:rsidRDefault="0026101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6101C" w:rsidRPr="00627A1B" w:rsidRDefault="002610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26101C" w:rsidRPr="001F600F" w:rsidRDefault="002610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01C" w:rsidRDefault="0026101C">
      <w:r>
        <w:separator/>
      </w:r>
    </w:p>
  </w:footnote>
  <w:footnote w:type="continuationSeparator" w:id="0">
    <w:p w:rsidR="0026101C" w:rsidRDefault="00261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1C" w:rsidRPr="005B69F7" w:rsidRDefault="0026101C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26101C" w:rsidRPr="005B69F7" w:rsidRDefault="0026101C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6101C" w:rsidRDefault="0026101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26101C" w:rsidRPr="00C46212" w:rsidRDefault="0026101C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521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4AFC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4A9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01C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3E5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534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29C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2011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C7AA6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1762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65E00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43DA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0425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1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28D1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523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76C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13C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13E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2998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9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6DB9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400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1B82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5F72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1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1BB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5C18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">
    <w:name w:val="title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0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0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1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1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19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94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9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484</Words>
  <Characters>2764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ODZ5</cp:lastModifiedBy>
  <cp:revision>3</cp:revision>
  <cp:lastPrinted>2021-09-30T12:11:00Z</cp:lastPrinted>
  <dcterms:created xsi:type="dcterms:W3CDTF">2021-10-05T10:12:00Z</dcterms:created>
  <dcterms:modified xsi:type="dcterms:W3CDTF">2021-10-05T10:12:00Z</dcterms:modified>
</cp:coreProperties>
</file>